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478" w:rsidRDefault="00DC1478" w:rsidP="00DC1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SOTERLEY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:rsidR="00DC1478" w:rsidRDefault="00DC1478" w:rsidP="00DC14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478" w:rsidRDefault="00DC1478" w:rsidP="00DC14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1478" w:rsidRDefault="00DC1478" w:rsidP="00DC14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Sybil </w:t>
      </w:r>
      <w:proofErr w:type="spellStart"/>
      <w:r>
        <w:rPr>
          <w:rFonts w:ascii="Times New Roman" w:hAnsi="Times New Roman" w:cs="Times New Roman"/>
          <w:sz w:val="24"/>
          <w:szCs w:val="24"/>
        </w:rPr>
        <w:t>Fraunceys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quitclaimed tenements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Buntingfield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elsewhere in the hundreds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Wangford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Blything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</w:t>
      </w:r>
    </w:p>
    <w:p w:rsidR="00DC1478" w:rsidRDefault="00DC1478" w:rsidP="00DC14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John Duke of Brampton(q.v.).</w:t>
      </w:r>
    </w:p>
    <w:p w:rsidR="00DC1478" w:rsidRDefault="00DC1478" w:rsidP="00DC14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(www.discovery.nationalarchives.gov.uk   ref. HD 1538/341/29)</w:t>
      </w:r>
    </w:p>
    <w:p w:rsidR="00DC1478" w:rsidRDefault="00DC1478" w:rsidP="00DC14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:rsidR="00DC1478" w:rsidRDefault="00DC1478" w:rsidP="00DC1478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:rsidR="00DC1478" w:rsidRPr="000E6EEF" w:rsidRDefault="00DC1478" w:rsidP="00DC1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p w:rsidR="006B2F86" w:rsidRPr="00E71FC3" w:rsidRDefault="00DC147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478" w:rsidRDefault="00DC1478" w:rsidP="00E71FC3">
      <w:pPr>
        <w:spacing w:after="0" w:line="240" w:lineRule="auto"/>
      </w:pPr>
      <w:r>
        <w:separator/>
      </w:r>
    </w:p>
  </w:endnote>
  <w:endnote w:type="continuationSeparator" w:id="0">
    <w:p w:rsidR="00DC1478" w:rsidRDefault="00DC14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478" w:rsidRDefault="00DC1478" w:rsidP="00E71FC3">
      <w:pPr>
        <w:spacing w:after="0" w:line="240" w:lineRule="auto"/>
      </w:pPr>
      <w:r>
        <w:separator/>
      </w:r>
    </w:p>
  </w:footnote>
  <w:footnote w:type="continuationSeparator" w:id="0">
    <w:p w:rsidR="00DC1478" w:rsidRDefault="00DC14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78"/>
    <w:rsid w:val="00AB52E8"/>
    <w:rsid w:val="00B16D3F"/>
    <w:rsid w:val="00DC147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DE172-E1AE-443C-999F-92D6C995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2016-03-02T21:12:00Z</dcterms:created>
  <dcterms:modified xsi:type="dcterms:W3CDTF">2016-03-02T21:12:00Z</dcterms:modified>
</cp:coreProperties>
</file>